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DAC" w:rsidRDefault="00414DAC" w:rsidP="00D926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14DAC" w:rsidRDefault="00414DAC" w:rsidP="00D926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14DAC" w:rsidRPr="00A3354A" w:rsidRDefault="00414DAC" w:rsidP="00D926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3354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414DAC" w:rsidRPr="00A3354A" w:rsidRDefault="00414DAC" w:rsidP="00D926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3354A">
        <w:rPr>
          <w:rFonts w:ascii="Times New Roman" w:hAnsi="Times New Roman"/>
          <w:b/>
          <w:sz w:val="28"/>
          <w:szCs w:val="28"/>
        </w:rPr>
        <w:t>ВАГАЙЦЕВСКОГО СЕЛЬСОВЕТА</w:t>
      </w:r>
    </w:p>
    <w:p w:rsidR="00414DAC" w:rsidRPr="00A3354A" w:rsidRDefault="00414DAC" w:rsidP="00D926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3354A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414DAC" w:rsidRPr="00A3354A" w:rsidRDefault="00414DAC" w:rsidP="00D926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3354A">
        <w:rPr>
          <w:rFonts w:ascii="Times New Roman" w:hAnsi="Times New Roman"/>
          <w:b/>
          <w:sz w:val="28"/>
          <w:szCs w:val="28"/>
        </w:rPr>
        <w:t>Пятого созыва</w:t>
      </w:r>
    </w:p>
    <w:p w:rsidR="00414DAC" w:rsidRPr="00A3354A" w:rsidRDefault="00414DAC" w:rsidP="00AF13E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14DAC" w:rsidRPr="00A3354A" w:rsidRDefault="00414DAC" w:rsidP="00AF13E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3354A">
        <w:rPr>
          <w:rFonts w:ascii="Times New Roman" w:hAnsi="Times New Roman"/>
          <w:b/>
          <w:sz w:val="28"/>
          <w:szCs w:val="28"/>
        </w:rPr>
        <w:t>РЕШЕНИ 185</w:t>
      </w:r>
    </w:p>
    <w:p w:rsidR="00414DAC" w:rsidRPr="00A3354A" w:rsidRDefault="00414DAC" w:rsidP="003D51B5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внеочередная сессия)</w:t>
      </w:r>
    </w:p>
    <w:p w:rsidR="00414DAC" w:rsidRDefault="00414DAC" w:rsidP="00A3354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en-US"/>
        </w:rPr>
      </w:pPr>
    </w:p>
    <w:p w:rsidR="00414DAC" w:rsidRPr="00A3354A" w:rsidRDefault="00414DAC" w:rsidP="00A3354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«31»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3354A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2020</w:t>
      </w:r>
      <w:r w:rsidRPr="00A3354A">
        <w:rPr>
          <w:rFonts w:ascii="Times New Roman" w:hAnsi="Times New Roman"/>
          <w:sz w:val="28"/>
          <w:szCs w:val="28"/>
        </w:rPr>
        <w:t>г.                                                             с.Вагайцево</w:t>
      </w:r>
    </w:p>
    <w:p w:rsidR="00414DAC" w:rsidRPr="00A3354A" w:rsidRDefault="00414DAC" w:rsidP="00AF1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4DAC" w:rsidRPr="00A3354A" w:rsidRDefault="00414DAC" w:rsidP="0097170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3354A">
        <w:rPr>
          <w:rFonts w:ascii="Times New Roman" w:hAnsi="Times New Roman"/>
          <w:b/>
          <w:bCs/>
          <w:sz w:val="28"/>
          <w:szCs w:val="28"/>
        </w:rPr>
        <w:t>О внесении изменений в решение Совета депутатов Вагайцевского сельсовета Ордынского района Новосибирской области от 18.08.2017 года № 110</w:t>
      </w:r>
    </w:p>
    <w:p w:rsidR="00414DAC" w:rsidRPr="00A3354A" w:rsidRDefault="00414DAC" w:rsidP="0097170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3354A">
        <w:rPr>
          <w:rFonts w:ascii="Times New Roman" w:hAnsi="Times New Roman"/>
          <w:b/>
          <w:bCs/>
          <w:sz w:val="28"/>
          <w:szCs w:val="28"/>
        </w:rPr>
        <w:t>«Об утверждении Правил благоустройства, обеспечения чистоты и порядка на территории Вагайцевского сельсовета Ордынского района Новосибирской области»</w:t>
      </w:r>
    </w:p>
    <w:p w:rsidR="00414DAC" w:rsidRPr="00A3354A" w:rsidRDefault="00414DAC" w:rsidP="00AF1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4DAC" w:rsidRPr="00A3354A" w:rsidRDefault="00414DAC" w:rsidP="00AF1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В целях приведения правил благоустройства, обеспечения чистоты и порядка на  территории Вагайцевского сельсовета Ордынского района Новосибирской области в соответствие с федеральным законодательством и законодательством Новосибирской области Совет депутатов Вагайцевского сельсовета Ордынского района Новосибирской области</w:t>
      </w:r>
    </w:p>
    <w:p w:rsidR="00414DAC" w:rsidRPr="00A3354A" w:rsidRDefault="00414DAC" w:rsidP="00AF1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 xml:space="preserve"> РЕШИЛ:</w:t>
      </w:r>
    </w:p>
    <w:p w:rsidR="00414DAC" w:rsidRPr="00A3354A" w:rsidRDefault="00414DAC" w:rsidP="00D90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1. Внести в решение Совета депутатов Вагайцевского сельсовета Ордынского района Новосибирской области  от 18.08.2017 года №110 «Об утверждении правил благоустройства, обеспечения чистоты и порядка на территории Вагайцевского сельсовета Ордынского района Новосибирской области» следующие изменения:</w:t>
      </w:r>
    </w:p>
    <w:p w:rsidR="00414DAC" w:rsidRPr="00A3354A" w:rsidRDefault="00414DAC" w:rsidP="00D90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1.1. Пункт 11.2.26 раздела 11 подраздела 11.2 «Границу прилегающих территорий рекомендуется определять»- исключить.</w:t>
      </w:r>
    </w:p>
    <w:p w:rsidR="00414DAC" w:rsidRPr="00A3354A" w:rsidRDefault="00414DAC" w:rsidP="00D90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 xml:space="preserve">1.2. В раздел 11 дополнить подраздел 11.11. следующего содержания: </w:t>
      </w:r>
    </w:p>
    <w:p w:rsidR="00414DAC" w:rsidRPr="00A3354A" w:rsidRDefault="00414DAC" w:rsidP="00D90D9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3354A">
        <w:rPr>
          <w:rFonts w:ascii="Times New Roman" w:hAnsi="Times New Roman"/>
          <w:b/>
          <w:sz w:val="28"/>
          <w:szCs w:val="28"/>
        </w:rPr>
        <w:t>«11.11.</w:t>
      </w:r>
      <w:r w:rsidRPr="00A3354A">
        <w:rPr>
          <w:rFonts w:ascii="Times New Roman" w:hAnsi="Times New Roman"/>
          <w:sz w:val="28"/>
          <w:szCs w:val="28"/>
        </w:rPr>
        <w:t xml:space="preserve"> </w:t>
      </w:r>
      <w:r w:rsidRPr="00A3354A">
        <w:rPr>
          <w:rFonts w:ascii="Times New Roman" w:hAnsi="Times New Roman"/>
          <w:b/>
          <w:bCs/>
          <w:sz w:val="28"/>
          <w:szCs w:val="28"/>
        </w:rPr>
        <w:t>Порядок участия лиц, ответственных за эксплуатацию здания, строения, сооружения, в содержании прилегающих территорий».</w:t>
      </w:r>
    </w:p>
    <w:p w:rsidR="00414DAC" w:rsidRPr="00A3354A" w:rsidRDefault="00414DAC" w:rsidP="00D90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b/>
          <w:bCs/>
          <w:sz w:val="28"/>
          <w:szCs w:val="28"/>
        </w:rPr>
        <w:t xml:space="preserve"> 11</w:t>
      </w:r>
      <w:r w:rsidRPr="00A3354A">
        <w:rPr>
          <w:rFonts w:ascii="Times New Roman" w:hAnsi="Times New Roman"/>
          <w:b/>
          <w:sz w:val="28"/>
          <w:szCs w:val="28"/>
        </w:rPr>
        <w:t xml:space="preserve">.11.1 </w:t>
      </w:r>
      <w:r w:rsidRPr="00A3354A">
        <w:rPr>
          <w:rFonts w:ascii="Times New Roman" w:hAnsi="Times New Roman"/>
          <w:sz w:val="28"/>
          <w:szCs w:val="28"/>
        </w:rPr>
        <w:t>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принимает участие, в том числе финансовое, в содержании прилегающих территорий в следующих случаях.</w:t>
      </w:r>
    </w:p>
    <w:p w:rsidR="00414DAC" w:rsidRPr="00A3354A" w:rsidRDefault="00414DAC" w:rsidP="00D90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- скашивание травы высота травяного покрова не должна превышать 20 сантиметров;</w:t>
      </w:r>
    </w:p>
    <w:p w:rsidR="00414DAC" w:rsidRPr="00A3354A" w:rsidRDefault="00414DAC" w:rsidP="00D90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-  по мере необходимости и(или) не реже одного раза в неделю осуществлять уборку пешеходных зон от пыли и мелкого бытового мусора;</w:t>
      </w:r>
    </w:p>
    <w:p w:rsidR="00414DAC" w:rsidRPr="00A3354A" w:rsidRDefault="00414DAC" w:rsidP="00D90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-  по мере необходимости и(или) не реже одного раза в неделю осуществлять уборку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территорий;</w:t>
      </w:r>
    </w:p>
    <w:p w:rsidR="00414DAC" w:rsidRPr="00A3354A" w:rsidRDefault="00414DAC" w:rsidP="00D90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- обрезка ветвей деревьев, кустарников, нависающих на высоте менее двух метров над тротуарами и пешеходными зонами.</w:t>
      </w:r>
    </w:p>
    <w:p w:rsidR="00414DAC" w:rsidRPr="00A3354A" w:rsidRDefault="00414DAC" w:rsidP="00D90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b/>
          <w:bCs/>
          <w:sz w:val="28"/>
          <w:szCs w:val="28"/>
        </w:rPr>
        <w:t>11.11.2.</w:t>
      </w:r>
      <w:r w:rsidRPr="00A3354A">
        <w:rPr>
          <w:rFonts w:ascii="Times New Roman" w:hAnsi="Times New Roman"/>
          <w:sz w:val="28"/>
          <w:szCs w:val="28"/>
        </w:rPr>
        <w:t xml:space="preserve"> Границы прилегающих территорий определяются с учетом положений статьи 3 Закона Новосибирской области от 04.03.2019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 Расстояние от внутренней части границы прилегающей территории до внешней части границы прилегающей территории составляет:</w:t>
      </w:r>
    </w:p>
    <w:p w:rsidR="00414DAC" w:rsidRPr="00A3354A" w:rsidRDefault="00414DAC" w:rsidP="00D90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а) для зданий, в которых располагаются организации оборудования и культуры, досуга, спортивные, медицинские, санаторно-курортные учреждения, организации социально-бытового назначения - 10 метров;</w:t>
      </w:r>
    </w:p>
    <w:p w:rsidR="00414DAC" w:rsidRPr="00A3354A" w:rsidRDefault="00414DAC" w:rsidP="00D90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б) для автостоянок, автомоек, автосервисов, автозаправочных станций, автогазозаправочных станций - 10 метров;</w:t>
      </w:r>
    </w:p>
    <w:p w:rsidR="00414DAC" w:rsidRPr="00A3354A" w:rsidRDefault="00414DAC" w:rsidP="00D90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в) для промышленных объектов - 10 метров;</w:t>
      </w:r>
    </w:p>
    <w:p w:rsidR="00414DAC" w:rsidRPr="00A3354A" w:rsidRDefault="00414DAC" w:rsidP="00D90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 xml:space="preserve">г) для строящихся объектов капитального строительства - 10метров; </w:t>
      </w:r>
    </w:p>
    <w:p w:rsidR="00414DAC" w:rsidRPr="00A3354A" w:rsidRDefault="00414DAC" w:rsidP="008E5DD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  <w:lang w:val="en-US"/>
        </w:rPr>
        <w:t>e</w:t>
      </w:r>
      <w:r w:rsidRPr="00A3354A">
        <w:rPr>
          <w:rFonts w:ascii="Times New Roman" w:hAnsi="Times New Roman"/>
          <w:sz w:val="28"/>
          <w:szCs w:val="28"/>
        </w:rPr>
        <w:t>) в отношении земельных участков и территорий индивидуальных домовладений размеры прилегающей территории устанавливаются в размере  10 метров от земельных участков и территорий индивидуальных домовладений;</w:t>
      </w:r>
    </w:p>
    <w:p w:rsidR="00414DAC" w:rsidRPr="00A3354A" w:rsidRDefault="00414DAC" w:rsidP="00D90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д) для иных зданий, строений, сооружений - 10 метров.</w:t>
      </w:r>
    </w:p>
    <w:p w:rsidR="00414DAC" w:rsidRPr="00A3354A" w:rsidRDefault="00414DAC" w:rsidP="00D90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b/>
          <w:bCs/>
          <w:sz w:val="28"/>
          <w:szCs w:val="28"/>
        </w:rPr>
        <w:t>11.11.3.</w:t>
      </w:r>
      <w:r w:rsidRPr="00A3354A">
        <w:rPr>
          <w:rFonts w:ascii="Times New Roman" w:hAnsi="Times New Roman"/>
          <w:sz w:val="28"/>
          <w:szCs w:val="28"/>
        </w:rPr>
        <w:t xml:space="preserve"> В соответствии с частью 2 статьи 3 Закона Новосибирской области от 04.03.2019 № 347-ОЗ «О порядке определения органами местного самоуправления муниципальных образований  Новосибирской области границ прилегающих территорий в целях их благоустройства» расстояние от внутренней части  границы прилегающей территории до внешней части границы прилегающей территории может превышать расстояние, определенное в соответствии с пунктом 11.11.2 настоящих Правил, в случае заключения соглашения об установлении границ прилегающей территории между собственником или иным законным владельцем здания, строения, сооружения, земельного участка (далее – правообладатель) и администрацией Вагайцевского сельсовета (далее – соглашение). (Приложение № 2)</w:t>
      </w:r>
    </w:p>
    <w:p w:rsidR="00414DAC" w:rsidRPr="00A3354A" w:rsidRDefault="00414DAC" w:rsidP="00D90D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Соглашение заключается в случае подачи письменного заявления правообладателя в администрацию Вагайцевского сельсовета или на основании обращения администрации Вагайцевского сельсовета к правообладателю.</w:t>
      </w:r>
    </w:p>
    <w:p w:rsidR="00414DAC" w:rsidRPr="00A3354A" w:rsidRDefault="00414DAC" w:rsidP="00B66C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В заявлении указываются – фамилия, имя, отчество (последнее – при наличии) правообладателя, почтовый адрес и контактный телефон. К заявлению прикладывается копия документа, удостоверяющего личность заявителя и (или) документ, подтверждающий полномочия действовать от имени заявителя, а также копии документов, подтверждающий права собственности или иные законные основания владения зданием, строением, сооружением, земельным участком, если сведения о них не внесены в Единый государственный реестр недвижимости (далее - ЕГРН). (Приложение №1)</w:t>
      </w:r>
    </w:p>
    <w:p w:rsidR="00414DAC" w:rsidRPr="00A3354A" w:rsidRDefault="00414DAC" w:rsidP="00B66C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Администрация Вагайцевского сельсовета принимает решение о заключении соглашения или подготовке проекта уведомления об отказе в заключении соглашения не позднее 7 рабочих дней с даты регистрации заявления.</w:t>
      </w:r>
    </w:p>
    <w:p w:rsidR="00414DAC" w:rsidRPr="00A3354A" w:rsidRDefault="00414DAC" w:rsidP="00B66C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Проект соглашения, подписанный главой Вагайцевского сельсовета предоставляется заявителю для подписания в течение 15 рабочих дней с даты регистрации заявления. Уведомление об отказе в заключении соглашения направляется (вручается) заявителю не позднее 2 рабочих дней со дня принятия указанного решения.</w:t>
      </w:r>
    </w:p>
    <w:p w:rsidR="00414DAC" w:rsidRPr="00A3354A" w:rsidRDefault="00414DAC" w:rsidP="003A20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Основанием для отказа в заключении соглашения является отсутствие права собственности или иного законного основания владения зданием, строением, сооружением, земельным участком. Указанные сведения в случае внесения их в ЕГРН и не представления заявителем по собственной инициативе запрашиваются администрацией Вагайцевского сельсовета в порядке межведомственного информационного взаимодействия.</w:t>
      </w:r>
    </w:p>
    <w:p w:rsidR="00414DAC" w:rsidRPr="00A3354A" w:rsidRDefault="00414DAC" w:rsidP="00D926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bCs/>
          <w:sz w:val="28"/>
          <w:szCs w:val="28"/>
        </w:rPr>
        <w:t>2. Опубликовать настоящее решение</w:t>
      </w:r>
      <w:r w:rsidRPr="00A3354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3354A">
        <w:rPr>
          <w:rFonts w:ascii="Times New Roman" w:hAnsi="Times New Roman"/>
          <w:sz w:val="28"/>
          <w:szCs w:val="28"/>
        </w:rPr>
        <w:t>в периодическом печатном издании органов местного самоуправления Вагайцевского сельсовета Ордынского района Новосибирской области «Вагайцевский вестник» и на официальном сайте администрации Вагайцевского сельсовета Ордынского района Новосибирской области в сети Интернет.</w:t>
      </w:r>
    </w:p>
    <w:p w:rsidR="00414DAC" w:rsidRPr="00A3354A" w:rsidRDefault="00414DAC" w:rsidP="00D92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3. Настоящее решение вступает в силу со дня его официального опубликования(обнародования).</w:t>
      </w:r>
    </w:p>
    <w:p w:rsidR="00414DAC" w:rsidRPr="00A3354A" w:rsidRDefault="00414DAC" w:rsidP="00D926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4. Контроль за исполнением настоящего решения возложить на заместителя главы Вагайцевского сельсовета О.В. Чхало</w:t>
      </w:r>
    </w:p>
    <w:p w:rsidR="00414DAC" w:rsidRPr="00D43B40" w:rsidRDefault="00414DAC" w:rsidP="00A3354A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414DAC" w:rsidRPr="00A3354A" w:rsidRDefault="00414DAC" w:rsidP="00A3354A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Председатель Сов</w:t>
      </w:r>
      <w:r>
        <w:rPr>
          <w:rFonts w:ascii="Times New Roman" w:hAnsi="Times New Roman"/>
          <w:sz w:val="28"/>
          <w:szCs w:val="28"/>
        </w:rPr>
        <w:t xml:space="preserve">ета Депутатов              </w:t>
      </w:r>
      <w:r w:rsidRPr="00A3354A">
        <w:rPr>
          <w:rFonts w:ascii="Times New Roman" w:hAnsi="Times New Roman"/>
          <w:sz w:val="28"/>
          <w:szCs w:val="28"/>
        </w:rPr>
        <w:t>Глава Вагайцевского сельсовета</w:t>
      </w:r>
    </w:p>
    <w:p w:rsidR="00414DAC" w:rsidRPr="00A3354A" w:rsidRDefault="00414DAC" w:rsidP="00A3354A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Вагайцевского сельсове</w:t>
      </w:r>
      <w:r>
        <w:rPr>
          <w:rFonts w:ascii="Times New Roman" w:hAnsi="Times New Roman"/>
          <w:sz w:val="28"/>
          <w:szCs w:val="28"/>
        </w:rPr>
        <w:t xml:space="preserve">та                        </w:t>
      </w:r>
      <w:r w:rsidRPr="00D43B40">
        <w:rPr>
          <w:rFonts w:ascii="Times New Roman" w:hAnsi="Times New Roman"/>
          <w:sz w:val="28"/>
          <w:szCs w:val="28"/>
        </w:rPr>
        <w:t xml:space="preserve"> </w:t>
      </w:r>
      <w:r w:rsidRPr="00A3354A">
        <w:rPr>
          <w:rFonts w:ascii="Times New Roman" w:hAnsi="Times New Roman"/>
          <w:sz w:val="28"/>
          <w:szCs w:val="28"/>
        </w:rPr>
        <w:t>Ордынского района</w:t>
      </w:r>
    </w:p>
    <w:p w:rsidR="00414DAC" w:rsidRPr="00A3354A" w:rsidRDefault="00414DAC" w:rsidP="00A3354A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 xml:space="preserve">Ордынского района                                    </w:t>
      </w:r>
      <w:bookmarkStart w:id="0" w:name="_GoBack"/>
      <w:bookmarkEnd w:id="0"/>
      <w:r w:rsidRPr="00A3354A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414DAC" w:rsidRPr="00A3354A" w:rsidRDefault="00414DAC" w:rsidP="00A3354A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</w:t>
      </w:r>
    </w:p>
    <w:p w:rsidR="00414DAC" w:rsidRPr="00A3354A" w:rsidRDefault="00414DAC" w:rsidP="00A3354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A3354A">
        <w:rPr>
          <w:rFonts w:ascii="Times New Roman" w:hAnsi="Times New Roman"/>
          <w:sz w:val="28"/>
          <w:szCs w:val="28"/>
        </w:rPr>
        <w:t>__________ В.Г. Фоминцев                                        _______О.Д. Доманин</w:t>
      </w:r>
    </w:p>
    <w:p w:rsidR="00414DAC" w:rsidRPr="00A3354A" w:rsidRDefault="00414DAC" w:rsidP="00DF62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DAC" w:rsidRPr="00A3354A" w:rsidRDefault="00414DAC" w:rsidP="00DF62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DAC" w:rsidRPr="00A3354A" w:rsidRDefault="00414DAC" w:rsidP="00DF62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DAC" w:rsidRPr="00A3354A" w:rsidRDefault="00414DAC" w:rsidP="00DF62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DAC" w:rsidRPr="00A3354A" w:rsidRDefault="00414DAC" w:rsidP="00DF62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DAC" w:rsidRPr="00A3354A" w:rsidRDefault="00414DAC" w:rsidP="00DF62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DAC" w:rsidRPr="00A3354A" w:rsidRDefault="00414DAC" w:rsidP="00DF62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DAC" w:rsidRPr="00A3354A" w:rsidRDefault="00414DAC" w:rsidP="00DF62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DAC" w:rsidRPr="00A3354A" w:rsidRDefault="00414DAC" w:rsidP="00DF62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DAC" w:rsidRPr="00D43B40" w:rsidRDefault="00414DAC" w:rsidP="00DF62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DAC" w:rsidRPr="00D43B40" w:rsidRDefault="00414DAC" w:rsidP="00DF62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DAC" w:rsidRPr="00A3354A" w:rsidRDefault="00414DAC" w:rsidP="00DF62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DAC" w:rsidRPr="00A3354A" w:rsidRDefault="00414DAC" w:rsidP="007C08AD">
      <w:pPr>
        <w:spacing w:after="0" w:line="240" w:lineRule="atLeast"/>
        <w:ind w:firstLine="592"/>
        <w:jc w:val="right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Приложение 1</w:t>
      </w:r>
    </w:p>
    <w:p w:rsidR="00414DAC" w:rsidRPr="00A3354A" w:rsidRDefault="00414DAC" w:rsidP="007C08AD">
      <w:pPr>
        <w:spacing w:after="0" w:line="240" w:lineRule="atLeast"/>
        <w:ind w:firstLine="592"/>
        <w:jc w:val="right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 xml:space="preserve"> к правилам благоустройства, </w:t>
      </w:r>
    </w:p>
    <w:p w:rsidR="00414DAC" w:rsidRPr="00A3354A" w:rsidRDefault="00414DAC" w:rsidP="007C08AD">
      <w:pPr>
        <w:spacing w:after="0" w:line="240" w:lineRule="atLeast"/>
        <w:ind w:firstLine="592"/>
        <w:jc w:val="right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 xml:space="preserve">обеспечения чистоты и порядка </w:t>
      </w:r>
    </w:p>
    <w:p w:rsidR="00414DAC" w:rsidRPr="00A3354A" w:rsidRDefault="00414DAC" w:rsidP="007C08AD">
      <w:pPr>
        <w:spacing w:after="0" w:line="240" w:lineRule="atLeast"/>
        <w:ind w:firstLine="592"/>
        <w:jc w:val="right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на территории Вагайцевского сельсовета</w:t>
      </w:r>
    </w:p>
    <w:p w:rsidR="00414DAC" w:rsidRPr="00A3354A" w:rsidRDefault="00414DAC" w:rsidP="007C08AD">
      <w:pPr>
        <w:spacing w:after="0" w:line="240" w:lineRule="atLeast"/>
        <w:ind w:firstLine="592"/>
        <w:jc w:val="right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 xml:space="preserve"> Ордынского района</w:t>
      </w:r>
    </w:p>
    <w:p w:rsidR="00414DAC" w:rsidRPr="00A3354A" w:rsidRDefault="00414DAC" w:rsidP="007C08AD">
      <w:pPr>
        <w:spacing w:after="0" w:line="240" w:lineRule="atLeast"/>
        <w:ind w:firstLine="592"/>
        <w:jc w:val="right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414DAC" w:rsidRPr="00A3354A" w:rsidRDefault="00414DAC" w:rsidP="007C08AD">
      <w:pPr>
        <w:spacing w:after="0" w:line="240" w:lineRule="atLeast"/>
        <w:ind w:firstLine="592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 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 </w:t>
      </w:r>
    </w:p>
    <w:p w:rsidR="00414DAC" w:rsidRPr="00A3354A" w:rsidRDefault="00414DAC" w:rsidP="007C08AD">
      <w:pPr>
        <w:spacing w:after="0" w:line="240" w:lineRule="atLeast"/>
        <w:ind w:firstLine="592"/>
        <w:jc w:val="center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ЗАЯВЛЕНИЕ</w:t>
      </w:r>
    </w:p>
    <w:p w:rsidR="00414DAC" w:rsidRPr="00A3354A" w:rsidRDefault="00414DAC" w:rsidP="007C08AD">
      <w:pPr>
        <w:spacing w:after="0" w:line="240" w:lineRule="atLeast"/>
        <w:ind w:firstLine="592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1" w:name="Par252"/>
      <w:bookmarkEnd w:id="1"/>
      <w:r w:rsidRPr="00A3354A">
        <w:rPr>
          <w:rFonts w:ascii="Times New Roman" w:hAnsi="Times New Roman"/>
          <w:color w:val="000000"/>
          <w:sz w:val="28"/>
          <w:szCs w:val="28"/>
        </w:rPr>
        <w:t>О ЗАКРЕПЛЕНИИ ПРИЛЕГАЮЩЕЙ ТЕРРИТОРИИ</w:t>
      </w:r>
    </w:p>
    <w:p w:rsidR="00414DAC" w:rsidRPr="00A3354A" w:rsidRDefault="00414DAC" w:rsidP="007C08AD">
      <w:pPr>
        <w:spacing w:after="0" w:line="240" w:lineRule="atLeast"/>
        <w:ind w:firstLine="592"/>
        <w:jc w:val="center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С ЦЕЛЬЮ ЕЕ СОДЕРЖАНИЯ И УБОРКИ</w:t>
      </w:r>
    </w:p>
    <w:p w:rsidR="00414DAC" w:rsidRPr="00A3354A" w:rsidRDefault="00414DAC" w:rsidP="007C08AD">
      <w:pPr>
        <w:spacing w:after="0" w:line="240" w:lineRule="atLeast"/>
        <w:ind w:firstLine="592"/>
        <w:jc w:val="right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4227"/>
        <w:gridCol w:w="5344"/>
      </w:tblGrid>
      <w:tr w:rsidR="00414DAC" w:rsidRPr="00A3354A" w:rsidTr="0060062A">
        <w:tc>
          <w:tcPr>
            <w:tcW w:w="45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DAC" w:rsidRPr="00A3354A" w:rsidRDefault="00414DAC" w:rsidP="0060062A">
            <w:pPr>
              <w:spacing w:after="0" w:line="240" w:lineRule="atLeast"/>
              <w:ind w:firstLine="56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DAC" w:rsidRPr="00A3354A" w:rsidRDefault="00414DAC" w:rsidP="0060062A">
            <w:pPr>
              <w:spacing w:after="0" w:line="240" w:lineRule="atLeast"/>
              <w:ind w:firstLine="56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В администрацию Вагайцевского сельсовета Ордынского района Новосибирской области</w:t>
            </w:r>
          </w:p>
          <w:p w:rsidR="00414DAC" w:rsidRPr="00A3354A" w:rsidRDefault="00414DAC" w:rsidP="0060062A">
            <w:pPr>
              <w:spacing w:after="0" w:line="240" w:lineRule="atLeast"/>
              <w:ind w:firstLine="56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от ___________________________________</w:t>
            </w:r>
          </w:p>
          <w:p w:rsidR="00414DAC" w:rsidRPr="00A3354A" w:rsidRDefault="00414DAC" w:rsidP="0060062A">
            <w:pPr>
              <w:spacing w:after="0" w:line="240" w:lineRule="atLeast"/>
              <w:ind w:firstLine="56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414DAC" w:rsidRPr="00A3354A" w:rsidRDefault="00414DAC" w:rsidP="0060062A">
            <w:pPr>
              <w:spacing w:after="0" w:line="240" w:lineRule="atLeast"/>
              <w:ind w:firstLine="56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Адрес: _____________________________</w:t>
            </w:r>
          </w:p>
          <w:p w:rsidR="00414DAC" w:rsidRPr="00A3354A" w:rsidRDefault="00414DAC" w:rsidP="0060062A">
            <w:pPr>
              <w:spacing w:after="0" w:line="240" w:lineRule="atLeast"/>
              <w:ind w:firstLine="56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</w:tc>
      </w:tr>
    </w:tbl>
    <w:p w:rsidR="00414DAC" w:rsidRPr="00A3354A" w:rsidRDefault="00414DAC" w:rsidP="007C08AD">
      <w:pPr>
        <w:spacing w:after="0" w:line="240" w:lineRule="atLeast"/>
        <w:ind w:firstLine="592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14DAC" w:rsidRPr="00A3354A" w:rsidRDefault="00414DAC" w:rsidP="007C08AD">
      <w:pPr>
        <w:spacing w:after="0" w:line="240" w:lineRule="atLeast"/>
        <w:ind w:firstLine="592"/>
        <w:jc w:val="center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ЗАЯВЛЕНИЕ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 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 xml:space="preserve">На основании </w:t>
      </w:r>
      <w:r w:rsidRPr="00A3354A">
        <w:rPr>
          <w:rFonts w:ascii="Times New Roman" w:hAnsi="Times New Roman"/>
          <w:sz w:val="28"/>
          <w:szCs w:val="28"/>
        </w:rPr>
        <w:t>правил благоустройства, обеспечения чистоты и порядка на территории Вагайцевского сельсовета Ордынского района Новосибирской области</w:t>
      </w:r>
      <w:r w:rsidRPr="00A3354A">
        <w:rPr>
          <w:rFonts w:ascii="Times New Roman" w:hAnsi="Times New Roman"/>
          <w:color w:val="000000"/>
          <w:sz w:val="28"/>
          <w:szCs w:val="28"/>
        </w:rPr>
        <w:t>, утверждёнными решением сессии Совета депутатов Вагайцевского сельсовета Ордынского района Новосибирской области от 18.08.2017 г.  № 110 прошу закрепить в целях ее содержания и уборки территорию, прилегающую к принадлежащему мне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</w:t>
      </w:r>
    </w:p>
    <w:p w:rsidR="00414DAC" w:rsidRPr="00A3354A" w:rsidRDefault="00414DAC" w:rsidP="007C08AD">
      <w:pPr>
        <w:spacing w:after="0" w:line="240" w:lineRule="atLeast"/>
        <w:ind w:firstLine="592"/>
        <w:jc w:val="center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(указывается вид права)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 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</w:t>
      </w:r>
    </w:p>
    <w:p w:rsidR="00414DAC" w:rsidRPr="00A3354A" w:rsidRDefault="00414DAC" w:rsidP="007C08AD">
      <w:pPr>
        <w:spacing w:after="0" w:line="240" w:lineRule="atLeast"/>
        <w:ind w:firstLine="592"/>
        <w:jc w:val="center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(указывается вид и схематическое описание объекта)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 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расположенному по адресу:______________________________________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______________________________________________________________.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 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 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"_____" ______________ г.                             _______/ Ф.И.О. заявителя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 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14DAC" w:rsidRPr="00D43B40" w:rsidRDefault="00414DAC" w:rsidP="007C08AD">
      <w:pPr>
        <w:tabs>
          <w:tab w:val="left" w:pos="780"/>
        </w:tabs>
        <w:spacing w:after="0" w:line="240" w:lineRule="atLeast"/>
        <w:ind w:firstLine="592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4DAC" w:rsidRPr="00A3354A" w:rsidRDefault="00414DAC" w:rsidP="007C08AD">
      <w:pPr>
        <w:tabs>
          <w:tab w:val="left" w:pos="780"/>
        </w:tabs>
        <w:spacing w:after="0" w:line="240" w:lineRule="atLeast"/>
        <w:ind w:firstLine="592"/>
        <w:jc w:val="right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ab/>
        <w:t>Приложение № 2</w:t>
      </w:r>
    </w:p>
    <w:p w:rsidR="00414DAC" w:rsidRPr="00A3354A" w:rsidRDefault="00414DAC" w:rsidP="007C08AD">
      <w:pPr>
        <w:spacing w:after="0" w:line="240" w:lineRule="atLeast"/>
        <w:ind w:firstLine="592"/>
        <w:jc w:val="right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 xml:space="preserve">к правилам благоустройства, </w:t>
      </w:r>
    </w:p>
    <w:p w:rsidR="00414DAC" w:rsidRPr="00A3354A" w:rsidRDefault="00414DAC" w:rsidP="007C08AD">
      <w:pPr>
        <w:spacing w:after="0" w:line="240" w:lineRule="atLeast"/>
        <w:ind w:firstLine="592"/>
        <w:jc w:val="right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 xml:space="preserve">обеспечения чистоты и порядка </w:t>
      </w:r>
    </w:p>
    <w:p w:rsidR="00414DAC" w:rsidRPr="00A3354A" w:rsidRDefault="00414DAC" w:rsidP="007C08AD">
      <w:pPr>
        <w:spacing w:after="0" w:line="240" w:lineRule="atLeast"/>
        <w:ind w:firstLine="592"/>
        <w:jc w:val="right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>на территории Вагайцевского сельсовета</w:t>
      </w:r>
    </w:p>
    <w:p w:rsidR="00414DAC" w:rsidRPr="00A3354A" w:rsidRDefault="00414DAC" w:rsidP="007C08AD">
      <w:pPr>
        <w:spacing w:after="0" w:line="240" w:lineRule="atLeast"/>
        <w:ind w:firstLine="592"/>
        <w:jc w:val="right"/>
        <w:rPr>
          <w:rFonts w:ascii="Times New Roman" w:hAnsi="Times New Roman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 xml:space="preserve"> Ордынского района</w:t>
      </w:r>
    </w:p>
    <w:p w:rsidR="00414DAC" w:rsidRPr="00A3354A" w:rsidRDefault="00414DAC" w:rsidP="007C08AD">
      <w:pPr>
        <w:spacing w:after="0" w:line="240" w:lineRule="atLeast"/>
        <w:ind w:firstLine="592"/>
        <w:jc w:val="right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414DAC" w:rsidRPr="00A3354A" w:rsidRDefault="00414DAC" w:rsidP="007C08AD">
      <w:pPr>
        <w:spacing w:after="0" w:line="240" w:lineRule="atLeast"/>
        <w:ind w:firstLine="592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4DAC" w:rsidRPr="00A3354A" w:rsidRDefault="00414DAC" w:rsidP="007C08AD">
      <w:pPr>
        <w:spacing w:after="0" w:line="240" w:lineRule="atLeast"/>
        <w:ind w:firstLine="592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2" w:name="Par442"/>
      <w:bookmarkEnd w:id="2"/>
    </w:p>
    <w:p w:rsidR="00414DAC" w:rsidRPr="00A3354A" w:rsidRDefault="00414DAC" w:rsidP="007C08AD">
      <w:pPr>
        <w:spacing w:after="0" w:line="240" w:lineRule="atLeast"/>
        <w:ind w:firstLine="592"/>
        <w:jc w:val="center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СОГЛАШЕНИЕ</w:t>
      </w:r>
    </w:p>
    <w:p w:rsidR="00414DAC" w:rsidRPr="00A3354A" w:rsidRDefault="00414DAC" w:rsidP="007C08AD">
      <w:pPr>
        <w:spacing w:after="0" w:line="240" w:lineRule="atLeast"/>
        <w:ind w:firstLine="592"/>
        <w:jc w:val="center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О ЗАКРЕПЛЕНИИ ПРИЛЕГАЮЩЕЙ ТЕРРИТОРИИ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 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с. Вагайцево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Ордынского района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Новосибирской</w:t>
      </w:r>
      <w:r w:rsidRPr="00D43B4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3354A">
        <w:rPr>
          <w:rFonts w:ascii="Times New Roman" w:hAnsi="Times New Roman"/>
          <w:color w:val="000000"/>
          <w:sz w:val="28"/>
          <w:szCs w:val="28"/>
        </w:rPr>
        <w:t xml:space="preserve">области               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    «__»_____</w:t>
      </w:r>
      <w:r w:rsidRPr="00A3354A">
        <w:rPr>
          <w:rFonts w:ascii="Times New Roman" w:hAnsi="Times New Roman"/>
          <w:color w:val="000000"/>
          <w:sz w:val="28"/>
          <w:szCs w:val="28"/>
        </w:rPr>
        <w:t>__20___г.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 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Администрация Вагайцевского сельсовета Ордынского района Новосибирской области, именуемая в дальнейшем «администрация», в лице главы Вагайцевского сельсовета Ордынского района Новосибирской области Доманина Олега Дмитриевича, действующей на основании Устава Вагайцевского сельсовета Ордынского района Новосибирской области с одной стороны, __________________________________________ и _____________________________________________, именуемый в дальнейшем «Заявитель», с другой стороны, вместе именуемые «Стороны», на основании правил благоустройства территории Вагайцевского сельсовета Ордынского района Новосибирской области, заключили настоящее Соглашение о нижеследующем: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 </w:t>
      </w:r>
    </w:p>
    <w:p w:rsidR="00414DAC" w:rsidRPr="00A3354A" w:rsidRDefault="00414DAC" w:rsidP="007C08AD">
      <w:pPr>
        <w:spacing w:after="0" w:line="240" w:lineRule="atLeast"/>
        <w:ind w:firstLine="592"/>
        <w:jc w:val="center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1. ПРЕДМЕТ СОГЛАШЕНИЯ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 xml:space="preserve">1.1. Администрация закрепляет за Заявителем территорию в радиусе __________ м.  </w:t>
      </w:r>
    </w:p>
    <w:p w:rsidR="00414DAC" w:rsidRPr="00D43B40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с каждой стороны, общей площадью ________ кв.м. прилегающую к 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</w:t>
      </w:r>
      <w:r w:rsidRPr="00D43B40">
        <w:rPr>
          <w:rFonts w:ascii="Times New Roman" w:hAnsi="Times New Roman"/>
          <w:color w:val="000000"/>
          <w:sz w:val="28"/>
          <w:szCs w:val="28"/>
        </w:rPr>
        <w:t>_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                                                       (наименование объекта),</w:t>
      </w:r>
    </w:p>
    <w:p w:rsidR="00414DAC" w:rsidRPr="00A3354A" w:rsidRDefault="00414DAC" w:rsidP="007C08AD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расположенному по адресу_____________________________________________________________</w:t>
      </w:r>
    </w:p>
    <w:p w:rsidR="00414DAC" w:rsidRPr="00D43B40" w:rsidRDefault="00414DAC" w:rsidP="007C08AD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</w:t>
      </w:r>
    </w:p>
    <w:p w:rsidR="00414DAC" w:rsidRPr="00A3354A" w:rsidRDefault="00414DAC" w:rsidP="007C08AD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принадлежащему Заявителю на праве ___________________________________________________</w:t>
      </w:r>
    </w:p>
    <w:p w:rsidR="00414DAC" w:rsidRPr="00D43B40" w:rsidRDefault="00414DAC" w:rsidP="007C08AD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 xml:space="preserve">                                                                       (вид права)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1.2. Заявитель обязуется осуществлять все виды работ в целях её содержания и уборки, в соответствии с условиями настоящего соглашения, Правил благоустройства территории Вагайцевского сельсовета Ордынского района Новосибирской области с целью обеспечения чистоты и порядка на территории Вагайцевского сельсовета Ордынского района Новосибирской области, в том числе содержание и уборка прилегающей территории в весенне-летний, осенний и зимний периоды.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 </w:t>
      </w:r>
    </w:p>
    <w:p w:rsidR="00414DAC" w:rsidRPr="00A3354A" w:rsidRDefault="00414DAC" w:rsidP="007C08AD">
      <w:pPr>
        <w:pStyle w:val="ListParagraph"/>
        <w:numPr>
          <w:ilvl w:val="0"/>
          <w:numId w:val="2"/>
        </w:numPr>
        <w:spacing w:after="0" w:line="24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ПРАВА И ОБЯЗАННОСТИ СТОРОН</w:t>
      </w:r>
    </w:p>
    <w:p w:rsidR="00414DAC" w:rsidRPr="00A3354A" w:rsidRDefault="00414DAC" w:rsidP="007C08AD">
      <w:pPr>
        <w:pStyle w:val="ListParagraph"/>
        <w:spacing w:after="0" w:line="240" w:lineRule="atLeast"/>
        <w:rPr>
          <w:rFonts w:ascii="Times New Roman" w:hAnsi="Times New Roman"/>
          <w:color w:val="000000"/>
          <w:sz w:val="28"/>
          <w:szCs w:val="28"/>
        </w:rPr>
      </w:pP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2.1. Администрация обязана: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2.1.1. Не препятствовать Заявителю в осуществлении действий по содержанию и уборке закрепленной территории, согласно схематического описания объекта и условиями настоящего соглашения.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2.1.2. Осуществить юридически значимые действия, необходимые для прекращения действия настоящего соглашения, при представлении Заявителем документа о прекращении права ____________________________________________________________________________________,                                                               (вид права)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   в срок не позднее 5 календарных дней с момента представления заявителем соответствующего документа.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2.2. Администрация вправе: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2.2.1. Осуществлять контроль за выполнением мероприятий по содержанию и уборке прилегающей территории в соответствии с действующим законодательством, санитарными правилами, а также Правилами благоустройства </w:t>
      </w:r>
      <w:bookmarkStart w:id="3" w:name="OLE_LINK15"/>
      <w:bookmarkStart w:id="4" w:name="OLE_LINK16"/>
      <w:bookmarkStart w:id="5" w:name="OLE_LINK17"/>
      <w:bookmarkEnd w:id="3"/>
      <w:bookmarkEnd w:id="4"/>
      <w:r w:rsidRPr="00A3354A">
        <w:rPr>
          <w:rFonts w:ascii="Times New Roman" w:hAnsi="Times New Roman"/>
          <w:color w:val="000000"/>
          <w:sz w:val="28"/>
          <w:szCs w:val="28"/>
        </w:rPr>
        <w:t>территории Вагайцевского сельсовета Ордынского района Новосибирской области.</w:t>
      </w:r>
      <w:bookmarkEnd w:id="5"/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2.2.2. Оказывать Заявителю содействие при осуществлении содержания и уборки закрепленной территории.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2.2.3. Запрашивать у Заявителя документы и материалы, связанные с исполнением Заявителем обязательств по настоящему соглашению по содержанию и уборке закрепленной территории.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2.3. Заявитель обязан: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2.3.1. Осуществлять выполнение работ по содержанию и уборке закрепленной территории в соответствии с условиями настоящего соглашения и правилами благоустройства территории Вагайцевского сельсовета Ордынского района Новосибирской области.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2.3.2. Сообщать в администрацию обо всех изменениях по соглашению: об изменении фамилии, имени, отчества, места постоянного жительства физического лица, места нахождения юридического лица.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2.3.3. Не препятствовать при проведении контрольных мероприятий по проверке исполнения условий настоящего соглашения о содержании и уборке прилегающей территории.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2.3.4. Предоставить в администрацию документ, удостоверяющий прекращения права Заявителя на_____________________________________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</w:t>
      </w:r>
    </w:p>
    <w:p w:rsidR="00414DAC" w:rsidRPr="00A3354A" w:rsidRDefault="00414DAC" w:rsidP="007C08AD">
      <w:pPr>
        <w:spacing w:after="0" w:line="240" w:lineRule="atLeast"/>
        <w:ind w:firstLine="592"/>
        <w:jc w:val="center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(вид права)</w:t>
      </w:r>
    </w:p>
    <w:p w:rsidR="00414DAC" w:rsidRPr="00D43B40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 xml:space="preserve">                                       (наименование объекта)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в срок не более 5 календарных дней с момента получения данного документа (с момента прекращения срока его действия).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2.4. Заявитель вправе: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2.4.1. Осуществлять содержание и уборку закрепленной территории за счет собственных средств самостоятельно или посредством привлечения специализированных организаций.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14DAC" w:rsidRPr="00A3354A" w:rsidRDefault="00414DAC" w:rsidP="007C08AD">
      <w:pPr>
        <w:pStyle w:val="ListParagraph"/>
        <w:spacing w:after="0" w:line="24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3.РАССМОТРЕНИЕ СПОРОВ</w:t>
      </w:r>
    </w:p>
    <w:p w:rsidR="00414DAC" w:rsidRPr="00A3354A" w:rsidRDefault="00414DAC" w:rsidP="007C08AD">
      <w:pPr>
        <w:pStyle w:val="ListParagraph"/>
        <w:spacing w:after="0" w:line="240" w:lineRule="atLeast"/>
        <w:rPr>
          <w:rFonts w:ascii="Times New Roman" w:hAnsi="Times New Roman"/>
          <w:color w:val="000000"/>
          <w:sz w:val="28"/>
          <w:szCs w:val="28"/>
        </w:rPr>
      </w:pP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Споры, возникающие при исполнении настоящего соглашения, разрешаются по взаимному согласию Сторон в порядке, установленном действующим законодательством Российской Федерации.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14DAC" w:rsidRPr="00A3354A" w:rsidRDefault="00414DAC" w:rsidP="007C08AD">
      <w:pPr>
        <w:spacing w:after="0" w:line="240" w:lineRule="atLeast"/>
        <w:ind w:firstLine="592"/>
        <w:jc w:val="center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4. СРОК ДЕЙСТВИЯ СОГЛАШЕНИЯ</w:t>
      </w:r>
    </w:p>
    <w:p w:rsidR="00414DAC" w:rsidRPr="00A3354A" w:rsidRDefault="00414DAC" w:rsidP="007C08AD">
      <w:pPr>
        <w:spacing w:after="0" w:line="240" w:lineRule="atLeast"/>
        <w:ind w:firstLine="592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14DAC" w:rsidRPr="00A3354A" w:rsidRDefault="00414DAC" w:rsidP="003D51B5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Настоящие соглашение вступает в силу с момента его подписания и действует до прекращения прав Заявителя на 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</w:t>
      </w:r>
      <w:r w:rsidRPr="00A3354A">
        <w:rPr>
          <w:rFonts w:ascii="Times New Roman" w:hAnsi="Times New Roman"/>
          <w:color w:val="000000"/>
          <w:sz w:val="28"/>
          <w:szCs w:val="28"/>
        </w:rPr>
        <w:t>.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(наименование объекта)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 </w:t>
      </w:r>
    </w:p>
    <w:p w:rsidR="00414DAC" w:rsidRPr="00A3354A" w:rsidRDefault="00414DAC" w:rsidP="007C08AD">
      <w:pPr>
        <w:spacing w:after="0" w:line="240" w:lineRule="atLeast"/>
        <w:ind w:firstLine="592"/>
        <w:jc w:val="center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5. ЗАКЛЮЧИТЕЛЬНЫЕ ПОЛОЖЕНИЯ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5.1. Изменение или расторжение настоящего соглашения производится по письменному соглашению Сторон.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5.2. По взаимному соглашению Сторон размер прилегающей территории, закрепленной за Заявителем в целях ее содержания и уборки, может быть увеличен или уменьшен на основании дополнительного соглашения.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5.3. Настоящие соглашение составлен в двух экземплярах, имеющих равную юридическую силу, первый из которых хранится в администрации, второй - у Заявителя.</w:t>
      </w:r>
    </w:p>
    <w:p w:rsidR="00414DAC" w:rsidRPr="00A3354A" w:rsidRDefault="00414DAC" w:rsidP="007C08AD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 </w:t>
      </w:r>
    </w:p>
    <w:p w:rsidR="00414DAC" w:rsidRPr="00A3354A" w:rsidRDefault="00414DAC" w:rsidP="007C08AD">
      <w:pPr>
        <w:spacing w:after="0" w:line="240" w:lineRule="atLeast"/>
        <w:ind w:firstLine="592"/>
        <w:jc w:val="center"/>
        <w:rPr>
          <w:rFonts w:ascii="Times New Roman" w:hAnsi="Times New Roman"/>
          <w:color w:val="000000"/>
          <w:sz w:val="28"/>
          <w:szCs w:val="28"/>
        </w:rPr>
      </w:pPr>
      <w:r w:rsidRPr="00A3354A">
        <w:rPr>
          <w:rFonts w:ascii="Times New Roman" w:hAnsi="Times New Roman"/>
          <w:color w:val="000000"/>
          <w:sz w:val="28"/>
          <w:szCs w:val="28"/>
        </w:rPr>
        <w:t>6. АДРЕСА И РЕКВИЗИТЫ СТОРОН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4853"/>
        <w:gridCol w:w="4718"/>
      </w:tblGrid>
      <w:tr w:rsidR="00414DAC" w:rsidRPr="00A3354A" w:rsidTr="0060062A">
        <w:tc>
          <w:tcPr>
            <w:tcW w:w="49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DAC" w:rsidRPr="00A3354A" w:rsidRDefault="00414DAC" w:rsidP="0060062A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Администрация Вагайцевского сельсовета Ордынского района </w:t>
            </w:r>
          </w:p>
          <w:p w:rsidR="00414DAC" w:rsidRPr="00A3354A" w:rsidRDefault="00414DAC" w:rsidP="0060062A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414DAC" w:rsidRPr="00A3354A" w:rsidRDefault="00414DAC" w:rsidP="0060062A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633261, Новосибирская область,</w:t>
            </w:r>
          </w:p>
          <w:p w:rsidR="00414DAC" w:rsidRPr="00A3354A" w:rsidRDefault="00414DAC" w:rsidP="0060062A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Ордынский район,</w:t>
            </w:r>
          </w:p>
          <w:p w:rsidR="00414DAC" w:rsidRPr="00A3354A" w:rsidRDefault="00414DAC" w:rsidP="0060062A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с. Вагайцево, ул.Космонавтов 26</w:t>
            </w:r>
          </w:p>
          <w:p w:rsidR="00414DAC" w:rsidRPr="00A3354A" w:rsidRDefault="00414DAC" w:rsidP="0060062A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Телефон (838359) 24-205 </w:t>
            </w:r>
          </w:p>
          <w:p w:rsidR="00414DAC" w:rsidRPr="00D43B40" w:rsidRDefault="00414DAC" w:rsidP="00D43B40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Глава Вагайцевского  сельсовета</w:t>
            </w:r>
          </w:p>
          <w:p w:rsidR="00414DAC" w:rsidRDefault="00414DAC" w:rsidP="00D43B40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414DAC" w:rsidRPr="00A3354A" w:rsidRDefault="00414DAC" w:rsidP="00D43B40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414DAC" w:rsidRPr="00A3354A" w:rsidRDefault="00414DAC" w:rsidP="0060062A">
            <w:pPr>
              <w:spacing w:after="0" w:line="240" w:lineRule="atLeast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 xml:space="preserve">                 О.Д. Доманин</w:t>
            </w:r>
          </w:p>
        </w:tc>
        <w:tc>
          <w:tcPr>
            <w:tcW w:w="4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DAC" w:rsidRPr="00A3354A" w:rsidRDefault="00414DAC" w:rsidP="0060062A">
            <w:pPr>
              <w:spacing w:after="0" w:line="240" w:lineRule="atLeast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 Заявитель</w:t>
            </w:r>
          </w:p>
          <w:p w:rsidR="00414DAC" w:rsidRPr="00A3354A" w:rsidRDefault="00414DAC" w:rsidP="0060062A">
            <w:pPr>
              <w:spacing w:after="0" w:line="240" w:lineRule="atLeast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ФИО</w:t>
            </w:r>
          </w:p>
          <w:p w:rsidR="00414DAC" w:rsidRPr="00A3354A" w:rsidRDefault="00414DAC" w:rsidP="0060062A">
            <w:pPr>
              <w:spacing w:after="0" w:line="240" w:lineRule="atLeast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Наименование организации</w:t>
            </w:r>
          </w:p>
          <w:p w:rsidR="00414DAC" w:rsidRPr="00A3354A" w:rsidRDefault="00414DAC" w:rsidP="0060062A">
            <w:pPr>
              <w:spacing w:after="0" w:line="240" w:lineRule="atLeast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 Адрес</w:t>
            </w:r>
          </w:p>
          <w:p w:rsidR="00414DAC" w:rsidRPr="00A3354A" w:rsidRDefault="00414DAC" w:rsidP="0060062A">
            <w:pPr>
              <w:spacing w:after="0" w:line="240" w:lineRule="atLeast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 Телефон</w:t>
            </w:r>
          </w:p>
          <w:p w:rsidR="00414DAC" w:rsidRPr="00A3354A" w:rsidRDefault="00414DAC" w:rsidP="0060062A">
            <w:pPr>
              <w:spacing w:after="0" w:line="240" w:lineRule="atLeast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  <w:p w:rsidR="00414DAC" w:rsidRPr="00A3354A" w:rsidRDefault="00414DAC" w:rsidP="0060062A">
            <w:pPr>
              <w:spacing w:after="0" w:line="240" w:lineRule="atLeast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4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</w:tbl>
    <w:p w:rsidR="00414DAC" w:rsidRPr="00A3354A" w:rsidRDefault="00414DAC" w:rsidP="002107A2">
      <w:pPr>
        <w:spacing w:after="0" w:line="240" w:lineRule="atLeast"/>
        <w:ind w:firstLine="592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414DAC" w:rsidRPr="00A3354A" w:rsidSect="005178E9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DAC" w:rsidRDefault="00414DAC" w:rsidP="00D90D9C">
      <w:pPr>
        <w:spacing w:after="0" w:line="240" w:lineRule="auto"/>
      </w:pPr>
      <w:r>
        <w:separator/>
      </w:r>
    </w:p>
  </w:endnote>
  <w:endnote w:type="continuationSeparator" w:id="0">
    <w:p w:rsidR="00414DAC" w:rsidRDefault="00414DAC" w:rsidP="00D90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DAC" w:rsidRDefault="00414DAC" w:rsidP="00D90D9C">
      <w:pPr>
        <w:spacing w:after="0" w:line="240" w:lineRule="auto"/>
      </w:pPr>
      <w:r>
        <w:separator/>
      </w:r>
    </w:p>
  </w:footnote>
  <w:footnote w:type="continuationSeparator" w:id="0">
    <w:p w:rsidR="00414DAC" w:rsidRDefault="00414DAC" w:rsidP="00D90D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46FD5"/>
    <w:multiLevelType w:val="hybridMultilevel"/>
    <w:tmpl w:val="0FCE9E46"/>
    <w:lvl w:ilvl="0" w:tplc="E026A0A2">
      <w:start w:val="44"/>
      <w:numFmt w:val="decimal"/>
      <w:lvlText w:val="(%1"/>
      <w:lvlJc w:val="left"/>
      <w:pPr>
        <w:tabs>
          <w:tab w:val="num" w:pos="1144"/>
        </w:tabs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8A87B6D"/>
    <w:multiLevelType w:val="hybridMultilevel"/>
    <w:tmpl w:val="C302B70E"/>
    <w:lvl w:ilvl="0" w:tplc="00A400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4FBB"/>
    <w:rsid w:val="00022CFD"/>
    <w:rsid w:val="0003050E"/>
    <w:rsid w:val="00032EA1"/>
    <w:rsid w:val="0005232D"/>
    <w:rsid w:val="000C0750"/>
    <w:rsid w:val="00143B47"/>
    <w:rsid w:val="00173A24"/>
    <w:rsid w:val="00195039"/>
    <w:rsid w:val="001B2476"/>
    <w:rsid w:val="001D4EA5"/>
    <w:rsid w:val="001F328E"/>
    <w:rsid w:val="002107A2"/>
    <w:rsid w:val="00252B64"/>
    <w:rsid w:val="00260E88"/>
    <w:rsid w:val="00276D09"/>
    <w:rsid w:val="002A1463"/>
    <w:rsid w:val="002B35A8"/>
    <w:rsid w:val="002B67EF"/>
    <w:rsid w:val="002C6037"/>
    <w:rsid w:val="002D4FBB"/>
    <w:rsid w:val="002D6147"/>
    <w:rsid w:val="0030066B"/>
    <w:rsid w:val="003261E8"/>
    <w:rsid w:val="003434D4"/>
    <w:rsid w:val="00366F83"/>
    <w:rsid w:val="00371A13"/>
    <w:rsid w:val="00374669"/>
    <w:rsid w:val="003A2088"/>
    <w:rsid w:val="003B398D"/>
    <w:rsid w:val="003D17C2"/>
    <w:rsid w:val="003D51B5"/>
    <w:rsid w:val="00414DAC"/>
    <w:rsid w:val="00420C02"/>
    <w:rsid w:val="00434B37"/>
    <w:rsid w:val="00446EB8"/>
    <w:rsid w:val="00495E2B"/>
    <w:rsid w:val="004B5553"/>
    <w:rsid w:val="004D25C6"/>
    <w:rsid w:val="005178E9"/>
    <w:rsid w:val="00535141"/>
    <w:rsid w:val="00550260"/>
    <w:rsid w:val="00597640"/>
    <w:rsid w:val="005D13B6"/>
    <w:rsid w:val="005F27A9"/>
    <w:rsid w:val="0060062A"/>
    <w:rsid w:val="006506D9"/>
    <w:rsid w:val="006F29F2"/>
    <w:rsid w:val="00713B80"/>
    <w:rsid w:val="00734B51"/>
    <w:rsid w:val="007863FC"/>
    <w:rsid w:val="007C08AD"/>
    <w:rsid w:val="007D10DF"/>
    <w:rsid w:val="00844796"/>
    <w:rsid w:val="00866EE4"/>
    <w:rsid w:val="00883082"/>
    <w:rsid w:val="008A6D27"/>
    <w:rsid w:val="008E5DD6"/>
    <w:rsid w:val="00925D5E"/>
    <w:rsid w:val="00971705"/>
    <w:rsid w:val="009732A3"/>
    <w:rsid w:val="00981ADA"/>
    <w:rsid w:val="009B6EEC"/>
    <w:rsid w:val="009D1142"/>
    <w:rsid w:val="009D1563"/>
    <w:rsid w:val="009E538B"/>
    <w:rsid w:val="009F6622"/>
    <w:rsid w:val="00A04713"/>
    <w:rsid w:val="00A178E7"/>
    <w:rsid w:val="00A31CC3"/>
    <w:rsid w:val="00A3354A"/>
    <w:rsid w:val="00A4532C"/>
    <w:rsid w:val="00A453CE"/>
    <w:rsid w:val="00A539AF"/>
    <w:rsid w:val="00A754A0"/>
    <w:rsid w:val="00AA2CC0"/>
    <w:rsid w:val="00AB36E9"/>
    <w:rsid w:val="00AE6038"/>
    <w:rsid w:val="00AF13E6"/>
    <w:rsid w:val="00B24092"/>
    <w:rsid w:val="00B26DD9"/>
    <w:rsid w:val="00B60059"/>
    <w:rsid w:val="00B658C1"/>
    <w:rsid w:val="00B66CF6"/>
    <w:rsid w:val="00B924F5"/>
    <w:rsid w:val="00BD46BF"/>
    <w:rsid w:val="00BE569E"/>
    <w:rsid w:val="00BE58A5"/>
    <w:rsid w:val="00BF1996"/>
    <w:rsid w:val="00C05475"/>
    <w:rsid w:val="00C42971"/>
    <w:rsid w:val="00C53938"/>
    <w:rsid w:val="00C74691"/>
    <w:rsid w:val="00C862E1"/>
    <w:rsid w:val="00CC2587"/>
    <w:rsid w:val="00CD4B6B"/>
    <w:rsid w:val="00CE68EB"/>
    <w:rsid w:val="00D30184"/>
    <w:rsid w:val="00D331B5"/>
    <w:rsid w:val="00D43B40"/>
    <w:rsid w:val="00D47F4A"/>
    <w:rsid w:val="00D52A23"/>
    <w:rsid w:val="00D90D9C"/>
    <w:rsid w:val="00D92614"/>
    <w:rsid w:val="00DD2F55"/>
    <w:rsid w:val="00DD4E15"/>
    <w:rsid w:val="00DF6242"/>
    <w:rsid w:val="00E21314"/>
    <w:rsid w:val="00E509D6"/>
    <w:rsid w:val="00E51A22"/>
    <w:rsid w:val="00E55AD9"/>
    <w:rsid w:val="00E84B64"/>
    <w:rsid w:val="00F02854"/>
    <w:rsid w:val="00F04A45"/>
    <w:rsid w:val="00F213B1"/>
    <w:rsid w:val="00F26A03"/>
    <w:rsid w:val="00F27ED2"/>
    <w:rsid w:val="00F3062A"/>
    <w:rsid w:val="00F6055F"/>
    <w:rsid w:val="00F84ADF"/>
    <w:rsid w:val="00F964D2"/>
    <w:rsid w:val="00FC7F81"/>
    <w:rsid w:val="00FD29BA"/>
    <w:rsid w:val="00FF16BA"/>
    <w:rsid w:val="00FF6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A1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90D9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D90D9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90D9C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90D9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526</TotalTime>
  <Pages>7</Pages>
  <Words>2094</Words>
  <Characters>11942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акт</dc:title>
  <dc:subject/>
  <dc:creator>Елена Слюсарева</dc:creator>
  <cp:keywords/>
  <dc:description/>
  <cp:lastModifiedBy>Специалист</cp:lastModifiedBy>
  <cp:revision>18</cp:revision>
  <cp:lastPrinted>2020-02-03T09:42:00Z</cp:lastPrinted>
  <dcterms:created xsi:type="dcterms:W3CDTF">2019-12-12T10:09:00Z</dcterms:created>
  <dcterms:modified xsi:type="dcterms:W3CDTF">2020-02-03T09:44:00Z</dcterms:modified>
</cp:coreProperties>
</file>